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96" w:rsidRPr="00775135" w:rsidRDefault="00836E96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836E96" w:rsidRDefault="00836E96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Line 27" o:spid="_x0000_s1026" style="position:absolute;z-index:251655168;visibility:visible" from="438.6pt,18.4pt" to="507.9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" strokeweight="1pt">
            <v:stroke dashstyle="1 1" endcap="round"/>
          </v:line>
        </w:pict>
      </w:r>
      <w:r>
        <w:rPr>
          <w:noProof/>
        </w:rPr>
        <w:pict>
          <v:line id="Line 26" o:spid="_x0000_s1027" style="position:absolute;z-index:251654144;visibility:visible" from="123.2pt,18.1pt" to="375.7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Историја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  <w:lang w:val="sr-Cyrl-CS"/>
        </w:rPr>
        <w:t>2/6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836E96">
        <w:trPr>
          <w:trHeight w:val="200"/>
        </w:trPr>
        <w:tc>
          <w:tcPr>
            <w:tcW w:w="709" w:type="dxa"/>
            <w:vMerge w:val="restart"/>
            <w:vAlign w:val="center"/>
          </w:tcPr>
          <w:p w:rsidR="00836E96" w:rsidRPr="00233E11" w:rsidRDefault="00836E9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836E96" w:rsidRPr="00BB1C7B" w:rsidRDefault="00836E96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836E96" w:rsidRPr="00233E11" w:rsidRDefault="00836E96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836E96" w:rsidRPr="00233E11" w:rsidRDefault="00836E9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836E96" w:rsidRPr="00233E11" w:rsidRDefault="00836E9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836E96" w:rsidRPr="00233E11" w:rsidRDefault="00836E96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836E96">
        <w:trPr>
          <w:trHeight w:val="487"/>
        </w:trPr>
        <w:tc>
          <w:tcPr>
            <w:tcW w:w="709" w:type="dxa"/>
            <w:vMerge/>
            <w:vAlign w:val="center"/>
          </w:tcPr>
          <w:p w:rsidR="00836E96" w:rsidRDefault="00836E96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836E96" w:rsidRPr="006476C2" w:rsidRDefault="00836E96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836E96" w:rsidRPr="00233E11" w:rsidRDefault="00836E96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836E96" w:rsidRPr="00233E11" w:rsidRDefault="00836E96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836E96" w:rsidRPr="00233E11" w:rsidRDefault="00836E96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836E96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836E96" w:rsidRPr="00AC2BB2" w:rsidRDefault="00836E96" w:rsidP="00D34487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Европа у позном средњем веку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2.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Српски народ од</w:t>
            </w:r>
            <w:r w:rsidRPr="007F1411">
              <w:rPr>
                <w:bCs/>
                <w:lang w:val="sr-Cyrl-CS"/>
              </w:rPr>
              <w:t xml:space="preserve"> XII </w:t>
            </w:r>
            <w:r>
              <w:rPr>
                <w:bCs/>
                <w:lang w:val="sr-Cyrl-CS"/>
              </w:rPr>
              <w:t>до</w:t>
            </w:r>
            <w:r w:rsidRPr="007F1411">
              <w:rPr>
                <w:bCs/>
                <w:lang w:val="sr-Cyrl-CS"/>
              </w:rPr>
              <w:t xml:space="preserve"> XV</w:t>
            </w:r>
            <w:r>
              <w:rPr>
                <w:bCs/>
                <w:lang w:val="sr-Cyrl-CS"/>
              </w:rPr>
              <w:t xml:space="preserve"> века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3.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Европа од</w:t>
            </w:r>
            <w:r w:rsidRPr="007F1411">
              <w:rPr>
                <w:bCs/>
                <w:noProof/>
                <w:lang w:val="sr-Cyrl-CS"/>
              </w:rPr>
              <w:t xml:space="preserve"> XV</w:t>
            </w:r>
            <w:r>
              <w:rPr>
                <w:bCs/>
                <w:noProof/>
                <w:lang w:val="sr-Cyrl-CS"/>
              </w:rPr>
              <w:t xml:space="preserve"> до</w:t>
            </w:r>
            <w:r w:rsidRPr="007F1411">
              <w:rPr>
                <w:bCs/>
                <w:noProof/>
                <w:lang w:val="sr-Cyrl-CS"/>
              </w:rPr>
              <w:t xml:space="preserve"> XVIII </w:t>
            </w:r>
            <w:r>
              <w:rPr>
                <w:bCs/>
                <w:noProof/>
                <w:lang w:val="sr-Cyrl-CS"/>
              </w:rPr>
              <w:t>века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4.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Апсолутистичке монархије</w:t>
            </w:r>
            <w:r w:rsidRPr="007F1411">
              <w:rPr>
                <w:bCs/>
                <w:noProof/>
                <w:lang w:val="sr-Cyrl-CS"/>
              </w:rPr>
              <w:t xml:space="preserve"> (XVI–XVIII век)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5.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 xml:space="preserve">Српски народ под Османском влашћу </w:t>
            </w:r>
            <w:r w:rsidRPr="007F1411">
              <w:rPr>
                <w:bCs/>
                <w:noProof/>
                <w:lang w:val="sr-Cyrl-CS"/>
              </w:rPr>
              <w:t>(XVI–XVIII век)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6.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Срби под Хабзбуршком и Млетачком влашћу</w:t>
            </w:r>
            <w:r w:rsidRPr="007F1411">
              <w:rPr>
                <w:bCs/>
                <w:noProof/>
                <w:lang w:val="sr-Cyrl-CS"/>
              </w:rPr>
              <w:t xml:space="preserve"> (XVI–XVIII век) 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7.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Европа и свет од краја</w:t>
            </w:r>
            <w:r w:rsidRPr="007F1411">
              <w:rPr>
                <w:bCs/>
                <w:noProof/>
                <w:lang w:val="sr-Cyrl-CS"/>
              </w:rPr>
              <w:t xml:space="preserve"> XVIII </w:t>
            </w:r>
            <w:r>
              <w:rPr>
                <w:bCs/>
                <w:noProof/>
                <w:lang w:val="sr-Cyrl-CS"/>
              </w:rPr>
              <w:t>до седамдесетих година</w:t>
            </w:r>
            <w:r w:rsidRPr="007F1411">
              <w:rPr>
                <w:bCs/>
                <w:noProof/>
                <w:lang w:val="sr-Cyrl-CS"/>
              </w:rPr>
              <w:t xml:space="preserve"> XIX </w:t>
            </w:r>
            <w:r>
              <w:rPr>
                <w:bCs/>
                <w:noProof/>
                <w:lang w:val="sr-Cyrl-CS"/>
              </w:rPr>
              <w:t>века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8.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7F1411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Национални покрети на Балкану од краја</w:t>
            </w:r>
            <w:r w:rsidRPr="007F1411">
              <w:rPr>
                <w:bCs/>
                <w:noProof/>
                <w:lang w:val="sr-Cyrl-CS"/>
              </w:rPr>
              <w:t xml:space="preserve"> XVIII </w:t>
            </w:r>
            <w:r>
              <w:rPr>
                <w:bCs/>
                <w:noProof/>
                <w:lang w:val="sr-Cyrl-CS"/>
              </w:rPr>
              <w:t>до</w:t>
            </w:r>
            <w:r w:rsidRPr="007F1411">
              <w:rPr>
                <w:bCs/>
                <w:noProof/>
                <w:lang w:val="sr-Cyrl-CS"/>
              </w:rPr>
              <w:t xml:space="preserve"> </w:t>
            </w:r>
            <w:r>
              <w:rPr>
                <w:bCs/>
                <w:noProof/>
                <w:lang w:val="sr-Cyrl-CS"/>
              </w:rPr>
              <w:t>седамдесетих година</w:t>
            </w:r>
            <w:r w:rsidRPr="007F1411">
              <w:rPr>
                <w:bCs/>
                <w:noProof/>
                <w:lang w:val="sr-Cyrl-CS"/>
              </w:rPr>
              <w:t xml:space="preserve"> XIX </w:t>
            </w:r>
            <w:r>
              <w:rPr>
                <w:bCs/>
                <w:noProof/>
                <w:lang w:val="sr-Cyrl-CS"/>
              </w:rPr>
              <w:t>века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2070A6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hu-HU"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AC2BB2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Default="00836E96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Default="00836E96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Default="00836E96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836E96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836E96" w:rsidRPr="00024222" w:rsidRDefault="00836E96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836E96" w:rsidRPr="00024222" w:rsidRDefault="00836E96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836E96" w:rsidRPr="00024222" w:rsidRDefault="00836E96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836E96" w:rsidRPr="00024222" w:rsidRDefault="00836E96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836E96" w:rsidRPr="00024222" w:rsidRDefault="00836E96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836E96">
        <w:trPr>
          <w:trHeight w:val="695"/>
        </w:trPr>
        <w:tc>
          <w:tcPr>
            <w:tcW w:w="709" w:type="dxa"/>
          </w:tcPr>
          <w:p w:rsidR="00836E96" w:rsidRDefault="00836E96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836E96" w:rsidRDefault="00836E96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836E96" w:rsidRDefault="00836E96" w:rsidP="00E91DB6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  <w:lang w:val="hu-HU"/>
              </w:rPr>
              <w:t>70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836E96" w:rsidRDefault="00836E96" w:rsidP="002070A6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  <w:lang w:val="hu-HU"/>
              </w:rPr>
              <w:t>48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836E96" w:rsidRDefault="00836E96" w:rsidP="002070A6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  <w:lang w:val="hu-HU"/>
              </w:rPr>
              <w:t>22</w:t>
            </w:r>
            <w:bookmarkStart w:id="130" w:name="_GoBack"/>
            <w:bookmarkEnd w:id="130"/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836E96" w:rsidRPr="00775135" w:rsidRDefault="00836E96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836E96" w:rsidRPr="00F11C3B" w:rsidRDefault="00836E96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836E96" w:rsidRPr="004C6260" w:rsidRDefault="00836E96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Line 31" o:spid="_x0000_s1028" style="position:absolute;z-index:251656192;visibility:visible" from="294.7pt,14.85pt" to="494.1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hu-HU"/>
        </w:rPr>
        <w:t>Basa György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836E96" w:rsidRPr="004C6260" w:rsidRDefault="00836E96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Line 41" o:spid="_x0000_s1029" style="position:absolute;z-index:251660288;visibility:visible" from="294.7pt,14.95pt" to="494.1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2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2"/>
    </w:p>
    <w:p w:rsidR="00836E96" w:rsidRPr="007F1411" w:rsidRDefault="00836E96" w:rsidP="000500AF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Line 33" o:spid="_x0000_s1030" style="position:absolute;z-index:251658240;visibility:visible" from="5.3pt,15.2pt" to="86.1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a5c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">
            <v:stroke dashstyle="1 1" endcap="round"/>
          </v:line>
        </w:pict>
      </w:r>
      <w:r>
        <w:rPr>
          <w:noProof/>
        </w:rPr>
        <w:pict>
          <v:line id="Line 34" o:spid="_x0000_s1031" style="position:absolute;z-index:251659264;visibility:visible" from="97.4pt,15.2pt" to="129.5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EPmJQIAAEw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">
            <v:stroke dashstyle="1 1" endcap="round"/>
          </v:line>
        </w:pict>
      </w:r>
      <w:r>
        <w:rPr>
          <w:noProof/>
        </w:rPr>
        <w:pict>
          <v:line id="Line 32" o:spid="_x0000_s1032" style="position:absolute;z-index:251657216;visibility:visible" from="294.7pt,15.2pt" to="494.1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3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15. 09.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</w:r>
      <w:r w:rsidRPr="007F1411">
        <w:rPr>
          <w:sz w:val="22"/>
          <w:szCs w:val="22"/>
          <w:lang w:val="sr-Cyrl-CS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4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4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5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5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836E96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836E96" w:rsidRPr="00BB472A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Line 42" o:spid="_x0000_s1033" style="position:absolute;z-index:251661312;visibility:visible" from="45.35pt,16.5pt" to="265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6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6"/>
          </w:p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836E96" w:rsidRPr="00C848CC" w:rsidRDefault="00836E96" w:rsidP="00AC464D">
            <w:pPr>
              <w:rPr>
                <w:b/>
                <w:lang w:val="sr-Cyrl-CS"/>
              </w:rPr>
            </w:pPr>
          </w:p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836E96" w:rsidRPr="00C848CC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836E96" w:rsidRPr="00C848CC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836E96" w:rsidRPr="00C848CC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836E96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7" w:name="Text174"/>
        <w:tc>
          <w:tcPr>
            <w:tcW w:w="1296" w:type="dxa"/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  <w:bookmarkStart w:id="138" w:name="Text173"/>
        <w:tc>
          <w:tcPr>
            <w:tcW w:w="1296" w:type="dxa"/>
            <w:gridSpan w:val="2"/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8"/>
          </w:p>
        </w:tc>
      </w:tr>
      <w:tr w:rsidR="00836E96">
        <w:trPr>
          <w:trHeight w:val="709"/>
        </w:trPr>
        <w:tc>
          <w:tcPr>
            <w:tcW w:w="709" w:type="dxa"/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836E96" w:rsidRPr="00F913F9" w:rsidRDefault="00836E96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9" w:name="Text426"/>
      <w:tr w:rsidR="00836E96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40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  <w:bookmarkStart w:id="141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1"/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36E96" w:rsidRPr="00F913F9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836E96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836E96" w:rsidRDefault="00836E96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836E96" w:rsidRPr="004C6260" w:rsidRDefault="00836E96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836E96" w:rsidRPr="004C6260" w:rsidSect="000500AF">
      <w:pgSz w:w="11907" w:h="16840" w:code="9"/>
      <w:pgMar w:top="851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hyphenationZone w:val="425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87"/>
    <w:rsid w:val="00024222"/>
    <w:rsid w:val="000500AF"/>
    <w:rsid w:val="000A1572"/>
    <w:rsid w:val="001671BD"/>
    <w:rsid w:val="00181DCD"/>
    <w:rsid w:val="00184E58"/>
    <w:rsid w:val="00197CA0"/>
    <w:rsid w:val="001C5731"/>
    <w:rsid w:val="002070A6"/>
    <w:rsid w:val="00233E11"/>
    <w:rsid w:val="002658C1"/>
    <w:rsid w:val="00357779"/>
    <w:rsid w:val="003A3F15"/>
    <w:rsid w:val="003B3B71"/>
    <w:rsid w:val="00452E23"/>
    <w:rsid w:val="004C4904"/>
    <w:rsid w:val="004C6260"/>
    <w:rsid w:val="00517816"/>
    <w:rsid w:val="005D285F"/>
    <w:rsid w:val="006476C2"/>
    <w:rsid w:val="006569C7"/>
    <w:rsid w:val="0068258F"/>
    <w:rsid w:val="0077065F"/>
    <w:rsid w:val="00775135"/>
    <w:rsid w:val="007F1411"/>
    <w:rsid w:val="00836E96"/>
    <w:rsid w:val="0087221F"/>
    <w:rsid w:val="008C59E0"/>
    <w:rsid w:val="008D78B3"/>
    <w:rsid w:val="00907FA1"/>
    <w:rsid w:val="00974053"/>
    <w:rsid w:val="00985A2C"/>
    <w:rsid w:val="009926AE"/>
    <w:rsid w:val="009E7172"/>
    <w:rsid w:val="00A0147C"/>
    <w:rsid w:val="00A26003"/>
    <w:rsid w:val="00A75EDC"/>
    <w:rsid w:val="00AA0D13"/>
    <w:rsid w:val="00AC2BB2"/>
    <w:rsid w:val="00AC464D"/>
    <w:rsid w:val="00AD577D"/>
    <w:rsid w:val="00B71976"/>
    <w:rsid w:val="00BB1C7B"/>
    <w:rsid w:val="00BB1E7E"/>
    <w:rsid w:val="00BB472A"/>
    <w:rsid w:val="00BE1733"/>
    <w:rsid w:val="00C07F4D"/>
    <w:rsid w:val="00C574A7"/>
    <w:rsid w:val="00C848CC"/>
    <w:rsid w:val="00C969C4"/>
    <w:rsid w:val="00D25FC6"/>
    <w:rsid w:val="00D34487"/>
    <w:rsid w:val="00D856C0"/>
    <w:rsid w:val="00D94E83"/>
    <w:rsid w:val="00E66498"/>
    <w:rsid w:val="00E91DB6"/>
    <w:rsid w:val="00E94FAB"/>
    <w:rsid w:val="00F04D78"/>
    <w:rsid w:val="00F05601"/>
    <w:rsid w:val="00F11C3B"/>
    <w:rsid w:val="00F40576"/>
    <w:rsid w:val="00F765AA"/>
    <w:rsid w:val="00F913F9"/>
    <w:rsid w:val="00FC2B23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5A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58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_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2_Globalni_plan_rada_nastavnika.dot</Template>
  <TotalTime>0</TotalTime>
  <Pages>2</Pages>
  <Words>851</Words>
  <Characters>4857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(ГЛОБАЛНИ) ПЛАН РАДА НАСТАВНИКА</dc:title>
  <dc:subject/>
  <dc:creator>BRozsa</dc:creator>
  <cp:keywords/>
  <dc:description/>
  <cp:lastModifiedBy>USER</cp:lastModifiedBy>
  <cp:revision>2</cp:revision>
  <cp:lastPrinted>2007-09-24T08:38:00Z</cp:lastPrinted>
  <dcterms:created xsi:type="dcterms:W3CDTF">2014-09-22T10:57:00Z</dcterms:created>
  <dcterms:modified xsi:type="dcterms:W3CDTF">2014-09-22T10:57:00Z</dcterms:modified>
</cp:coreProperties>
</file>